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</w:p>
    <w:p>
      <w:pPr>
        <w:ind w:firstLine="640" w:firstLineChars="200"/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北京市大兴区黄村镇产业发展服务中心（经管站）科室</w:t>
      </w:r>
    </w:p>
    <w:p>
      <w:pPr>
        <w:jc w:val="both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——开展村级财务审计服务费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项目申报单位（科室）：黄村镇经管站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开展村级财务审计服务费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黄村镇经管站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马小利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69267721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购买服务类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ind w:firstLine="480" w:firstLineChars="20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按照市农业农村局《关于做好2024年度农村集体经济审计工作的通知》、《关于开展农村集体“三资”领域突出问题整治专项审计的通知》要求，需对2024年33个村级公益事业补助资金管理使用情况审计，并选择至少30%集体经济体量大、工程项目建设多、廉政风险高的19个常态村开展专项审计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开展村级财务审计服务费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50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黄村镇经管站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69267721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区经管站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蔡幸娟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开展村级财务审计服务费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按照市农业农村局《关于做好2024年度农村集体经济审计工作的通知》、《关于开展农村集体“三资”领域突出问题整治专项审计的通知》要求，需对2024年33个村级公益事业补助资金管理使用情况审计，并选择至少30%集体经济体量大、工程项目建设多、廉政风险高的19个常态村开展专项审计。项目总投入情况（包括人、财、物等方面）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需要支付审计费用50万元。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开展村级财务审计服务费</w:t>
            </w:r>
            <w:bookmarkStart w:id="0" w:name="_GoBack"/>
            <w:bookmarkEnd w:id="0"/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2025年1-12月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04804AA"/>
    <w:rsid w:val="01FB3D97"/>
    <w:rsid w:val="048E6F85"/>
    <w:rsid w:val="0A5D4D63"/>
    <w:rsid w:val="0B5E53F7"/>
    <w:rsid w:val="10066587"/>
    <w:rsid w:val="13F73D10"/>
    <w:rsid w:val="155C1519"/>
    <w:rsid w:val="15B6449A"/>
    <w:rsid w:val="162A2EDA"/>
    <w:rsid w:val="191333FE"/>
    <w:rsid w:val="196801C5"/>
    <w:rsid w:val="1A83477F"/>
    <w:rsid w:val="1CDF24F4"/>
    <w:rsid w:val="1D527038"/>
    <w:rsid w:val="20895F80"/>
    <w:rsid w:val="22084DB7"/>
    <w:rsid w:val="2F471EE1"/>
    <w:rsid w:val="308113CB"/>
    <w:rsid w:val="34B53ED7"/>
    <w:rsid w:val="375A19C1"/>
    <w:rsid w:val="37CE46C1"/>
    <w:rsid w:val="3891660E"/>
    <w:rsid w:val="3B342479"/>
    <w:rsid w:val="3C927944"/>
    <w:rsid w:val="3D5A2CAD"/>
    <w:rsid w:val="42291A3D"/>
    <w:rsid w:val="471C0AB2"/>
    <w:rsid w:val="4A252744"/>
    <w:rsid w:val="4C8212A7"/>
    <w:rsid w:val="4F815F87"/>
    <w:rsid w:val="54F9326F"/>
    <w:rsid w:val="59467262"/>
    <w:rsid w:val="5B0E58E8"/>
    <w:rsid w:val="5DA674BE"/>
    <w:rsid w:val="5DF36085"/>
    <w:rsid w:val="60A1530A"/>
    <w:rsid w:val="625005B0"/>
    <w:rsid w:val="63445D0E"/>
    <w:rsid w:val="651C2939"/>
    <w:rsid w:val="6D535020"/>
    <w:rsid w:val="730E07F1"/>
    <w:rsid w:val="78FB0D50"/>
    <w:rsid w:val="7BC11D18"/>
    <w:rsid w:val="7C8D7F4E"/>
    <w:rsid w:val="7CBB686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2024-08-27T02:53:08Z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